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23BFC" w14:textId="32204889" w:rsidR="00F44771" w:rsidRDefault="00F44771" w:rsidP="00F447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Pr="001077A5">
        <w:rPr>
          <w:b/>
          <w:i/>
          <w:noProof/>
          <w:sz w:val="28"/>
        </w:rPr>
        <w:t>S3-24</w:t>
      </w:r>
      <w:r w:rsidR="001077A5" w:rsidRPr="001077A5">
        <w:rPr>
          <w:b/>
          <w:i/>
          <w:noProof/>
          <w:sz w:val="28"/>
        </w:rPr>
        <w:t>0685</w:t>
      </w:r>
    </w:p>
    <w:p w14:paraId="0BF42A70" w14:textId="77777777" w:rsidR="00F44771" w:rsidRPr="00DA53A0" w:rsidRDefault="00F44771" w:rsidP="00F44771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310CAFC7" w14:textId="77777777" w:rsidR="00F44771" w:rsidRDefault="00F44771" w:rsidP="00F44771">
      <w:pPr>
        <w:rPr>
          <w:rFonts w:ascii="Arial" w:hAnsi="Arial" w:cs="Arial"/>
        </w:rPr>
      </w:pPr>
    </w:p>
    <w:p w14:paraId="4EC03BC2" w14:textId="218ADFCF" w:rsidR="00F44771" w:rsidRPr="004E3939" w:rsidRDefault="00F44771" w:rsidP="00F447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F44771">
        <w:rPr>
          <w:rFonts w:ascii="Arial" w:hAnsi="Arial" w:cs="Arial"/>
          <w:b/>
          <w:sz w:val="22"/>
          <w:szCs w:val="22"/>
        </w:rPr>
        <w:t>GSMA CVD-2023-0069 - 5G Core Network Attacks</w:t>
      </w:r>
    </w:p>
    <w:p w14:paraId="3FC172D8" w14:textId="1D4EA21E" w:rsidR="00F44771" w:rsidRPr="00B97703" w:rsidRDefault="00F44771" w:rsidP="00F447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72F4A" w:rsidRPr="00D72F4A">
        <w:rPr>
          <w:rFonts w:ascii="Arial" w:hAnsi="Arial" w:cs="Arial"/>
          <w:b/>
          <w:bCs/>
          <w:sz w:val="22"/>
          <w:szCs w:val="22"/>
        </w:rPr>
        <w:t>S3-240260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101E1" w:rsidRPr="00A101E1">
        <w:rPr>
          <w:rFonts w:ascii="Arial" w:hAnsi="Arial" w:cs="Arial"/>
          <w:b/>
          <w:bCs/>
          <w:sz w:val="22"/>
          <w:szCs w:val="22"/>
        </w:rPr>
        <w:t>CVD-2023-0069 - 5G Core Network Attacks</w:t>
      </w:r>
      <w:r w:rsidR="00A101E1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101E1">
        <w:rPr>
          <w:rFonts w:ascii="Arial" w:hAnsi="Arial" w:cs="Arial"/>
          <w:b/>
          <w:bCs/>
          <w:sz w:val="22"/>
          <w:szCs w:val="22"/>
        </w:rPr>
        <w:t>GSMA</w:t>
      </w:r>
    </w:p>
    <w:p w14:paraId="3FA8ABED" w14:textId="77777777" w:rsidR="00F44771" w:rsidRPr="004E3939" w:rsidRDefault="00F44771" w:rsidP="00F447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D87C90" w14:textId="3F03845C" w:rsidR="00F44771" w:rsidRPr="004E3939" w:rsidRDefault="00F44771" w:rsidP="00F447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0" w:name="OLE_LINK12"/>
      <w:bookmarkStart w:id="1" w:name="OLE_LINK13"/>
      <w:bookmarkStart w:id="2" w:name="OLE_LINK14"/>
      <w:r w:rsidR="00FE36B3">
        <w:rPr>
          <w:rFonts w:ascii="Arial" w:hAnsi="Arial" w:cs="Arial"/>
          <w:b/>
          <w:sz w:val="22"/>
          <w:szCs w:val="22"/>
        </w:rPr>
        <w:t>3GPP SA3</w:t>
      </w:r>
      <w:bookmarkEnd w:id="0"/>
      <w:bookmarkEnd w:id="1"/>
      <w:bookmarkEnd w:id="2"/>
    </w:p>
    <w:p w14:paraId="402F7582" w14:textId="4624C8D3" w:rsidR="00F44771" w:rsidRPr="004E3939" w:rsidRDefault="00F44771" w:rsidP="00F447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36B3">
        <w:rPr>
          <w:rFonts w:ascii="Arial" w:hAnsi="Arial" w:cs="Arial"/>
          <w:b/>
          <w:bCs/>
          <w:sz w:val="22"/>
          <w:szCs w:val="22"/>
        </w:rPr>
        <w:t>GSMA</w:t>
      </w:r>
      <w:r w:rsidR="005E262F">
        <w:rPr>
          <w:rFonts w:ascii="Arial" w:hAnsi="Arial" w:cs="Arial"/>
          <w:b/>
          <w:bCs/>
          <w:sz w:val="22"/>
          <w:szCs w:val="22"/>
        </w:rPr>
        <w:t xml:space="preserve"> CVD PoE</w:t>
      </w:r>
      <w:r w:rsidR="00E95D7C">
        <w:rPr>
          <w:rFonts w:ascii="Arial" w:hAnsi="Arial" w:cs="Arial"/>
          <w:b/>
          <w:bCs/>
          <w:sz w:val="22"/>
          <w:szCs w:val="22"/>
        </w:rPr>
        <w:t>, 3GPP CT4</w:t>
      </w:r>
    </w:p>
    <w:p w14:paraId="77BBC3DB" w14:textId="78FCA530" w:rsidR="00F44771" w:rsidRPr="004E3939" w:rsidRDefault="00F44771" w:rsidP="00F447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9559B45" w14:textId="77777777" w:rsidR="00F44771" w:rsidRDefault="00F44771" w:rsidP="00F44771">
      <w:pPr>
        <w:spacing w:after="60"/>
        <w:ind w:left="1985" w:hanging="1985"/>
        <w:rPr>
          <w:rFonts w:ascii="Arial" w:hAnsi="Arial" w:cs="Arial"/>
          <w:bCs/>
        </w:rPr>
      </w:pPr>
    </w:p>
    <w:p w14:paraId="6432A9DD" w14:textId="74CD355B" w:rsidR="00F44771" w:rsidRDefault="00F44771" w:rsidP="00F447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5D7C">
        <w:rPr>
          <w:rFonts w:ascii="Arial" w:hAnsi="Arial" w:cs="Arial"/>
          <w:b/>
          <w:bCs/>
          <w:sz w:val="22"/>
          <w:szCs w:val="22"/>
        </w:rPr>
        <w:t>Mohsin Khan</w:t>
      </w:r>
    </w:p>
    <w:p w14:paraId="06AB709C" w14:textId="3DB873C7" w:rsidR="00F44771" w:rsidRDefault="00F44771" w:rsidP="00F447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95D7C">
        <w:rPr>
          <w:rFonts w:ascii="Arial" w:hAnsi="Arial" w:cs="Arial"/>
          <w:b/>
          <w:bCs/>
          <w:sz w:val="22"/>
          <w:szCs w:val="22"/>
        </w:rPr>
        <w:t>mohsin</w:t>
      </w:r>
      <w:proofErr w:type="spellEnd"/>
      <w:r w:rsidR="00E95D7C">
        <w:rPr>
          <w:rFonts w:ascii="Arial" w:hAnsi="Arial" w:cs="Arial"/>
          <w:b/>
          <w:bCs/>
          <w:sz w:val="22"/>
          <w:szCs w:val="22"/>
        </w:rPr>
        <w:t>(dot)a(dot)khan(at)</w:t>
      </w:r>
      <w:proofErr w:type="spellStart"/>
      <w:r w:rsidR="00E95D7C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E95D7C">
        <w:rPr>
          <w:rFonts w:ascii="Arial" w:hAnsi="Arial" w:cs="Arial"/>
          <w:b/>
          <w:bCs/>
          <w:sz w:val="22"/>
          <w:szCs w:val="22"/>
        </w:rPr>
        <w:t>(dot)com</w:t>
      </w:r>
    </w:p>
    <w:p w14:paraId="7A0BC4AB" w14:textId="33116680" w:rsidR="00F44771" w:rsidRPr="004E3939" w:rsidRDefault="00F44771" w:rsidP="00F447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084D693" w14:textId="77777777" w:rsidR="00F44771" w:rsidRPr="00383545" w:rsidRDefault="00F44771" w:rsidP="00F447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288204" w14:textId="77777777" w:rsidR="00F44771" w:rsidRDefault="00F44771" w:rsidP="00F44771">
      <w:pPr>
        <w:spacing w:after="60"/>
        <w:ind w:left="1985" w:hanging="1985"/>
        <w:rPr>
          <w:rFonts w:ascii="Arial" w:hAnsi="Arial" w:cs="Arial"/>
          <w:b/>
        </w:rPr>
      </w:pPr>
    </w:p>
    <w:p w14:paraId="7410D1A1" w14:textId="654EB0A9" w:rsidR="00F44771" w:rsidRDefault="00F44771" w:rsidP="00F4477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A3D3D" w:rsidRPr="001A3D3D">
        <w:rPr>
          <w:color w:val="0070C0"/>
          <w:highlight w:val="yellow"/>
        </w:rPr>
        <w:t>S3-24</w:t>
      </w:r>
      <w:r w:rsidR="0072202D" w:rsidRPr="001A3D3D">
        <w:rPr>
          <w:color w:val="0070C0"/>
          <w:highlight w:val="yellow"/>
        </w:rPr>
        <w:t>XXXX</w:t>
      </w:r>
      <w:r w:rsidRPr="001A3D3D">
        <w:rPr>
          <w:color w:val="0070C0"/>
          <w:highlight w:val="yellow"/>
        </w:rPr>
        <w:t>.</w:t>
      </w:r>
    </w:p>
    <w:p w14:paraId="44470932" w14:textId="77777777" w:rsidR="00F44771" w:rsidRDefault="00F44771" w:rsidP="00F44771">
      <w:pPr>
        <w:rPr>
          <w:rFonts w:ascii="Arial" w:hAnsi="Arial" w:cs="Arial"/>
        </w:rPr>
      </w:pPr>
    </w:p>
    <w:p w14:paraId="743898CE" w14:textId="77777777" w:rsidR="00F44771" w:rsidRDefault="00F44771" w:rsidP="00F44771">
      <w:pPr>
        <w:pStyle w:val="Heading1"/>
      </w:pPr>
      <w:r>
        <w:t>1</w:t>
      </w:r>
      <w:r>
        <w:tab/>
        <w:t>Overall description</w:t>
      </w:r>
    </w:p>
    <w:p w14:paraId="594BC878" w14:textId="6CE51528" w:rsidR="0072202D" w:rsidRPr="00496DE6" w:rsidRDefault="0072202D" w:rsidP="0072202D">
      <w:r w:rsidRPr="00496DE6">
        <w:t xml:space="preserve">SA3 </w:t>
      </w:r>
      <w:r w:rsidR="00E43DC4">
        <w:t xml:space="preserve">would like to </w:t>
      </w:r>
      <w:r w:rsidRPr="00496DE6">
        <w:t xml:space="preserve">thank the researchers and the GSMA CVD Panel of Experts to make 3GPP aware of attack scenarios related to OAuth 2.0 and slicing in 5G. </w:t>
      </w:r>
    </w:p>
    <w:p w14:paraId="11184902" w14:textId="37D6F06B" w:rsidR="00F44771" w:rsidRPr="00496DE6" w:rsidRDefault="0072202D" w:rsidP="00F44771">
      <w:r w:rsidRPr="00496DE6">
        <w:t xml:space="preserve">SA3 has </w:t>
      </w:r>
      <w:proofErr w:type="spellStart"/>
      <w:r w:rsidR="00211412" w:rsidRPr="00496DE6">
        <w:t>analyzed</w:t>
      </w:r>
      <w:proofErr w:type="spellEnd"/>
      <w:r w:rsidR="00211412" w:rsidRPr="00496DE6">
        <w:t xml:space="preserve"> </w:t>
      </w:r>
      <w:r w:rsidRPr="00496DE6">
        <w:t>the issues and agreed the attached CRs to be approved in the next SA plenary meeting.</w:t>
      </w:r>
    </w:p>
    <w:p w14:paraId="62E34FF7" w14:textId="41006595" w:rsidR="002D437A" w:rsidRPr="00496DE6" w:rsidRDefault="002D437A" w:rsidP="002F69BF">
      <w:r w:rsidRPr="00496DE6">
        <w:t>SA3 asks GSMA CVD PoE and 3GPP CT4 to take this information into account.</w:t>
      </w:r>
      <w:r w:rsidR="00303504">
        <w:t xml:space="preserve"> CT4 may consider necessary stage 3 updates.</w:t>
      </w:r>
    </w:p>
    <w:p w14:paraId="6BB59AC8" w14:textId="77777777" w:rsidR="00F44771" w:rsidRDefault="00F44771" w:rsidP="00F44771">
      <w:pPr>
        <w:pStyle w:val="Heading1"/>
      </w:pPr>
      <w:r>
        <w:t>2</w:t>
      </w:r>
      <w:r>
        <w:tab/>
        <w:t>Actions</w:t>
      </w:r>
    </w:p>
    <w:p w14:paraId="30FFC851" w14:textId="40C02987" w:rsidR="00F44771" w:rsidRDefault="00F44771" w:rsidP="00F4477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2202D" w:rsidRPr="113B3543">
        <w:rPr>
          <w:rFonts w:ascii="Arial" w:hAnsi="Arial" w:cs="Arial"/>
          <w:b/>
          <w:bCs/>
        </w:rPr>
        <w:t xml:space="preserve"> </w:t>
      </w:r>
      <w:r w:rsidR="0072202D">
        <w:rPr>
          <w:rFonts w:ascii="Arial" w:hAnsi="Arial" w:cs="Arial"/>
          <w:b/>
          <w:bCs/>
        </w:rPr>
        <w:t xml:space="preserve">GSMA and </w:t>
      </w:r>
      <w:r w:rsidR="0072202D" w:rsidRPr="113B3543">
        <w:rPr>
          <w:rFonts w:ascii="Arial" w:hAnsi="Arial" w:cs="Arial"/>
          <w:b/>
          <w:bCs/>
        </w:rPr>
        <w:t>3GPP</w:t>
      </w:r>
      <w:r w:rsidR="0072202D">
        <w:rPr>
          <w:rFonts w:ascii="Arial" w:hAnsi="Arial" w:cs="Arial"/>
          <w:b/>
          <w:bCs/>
        </w:rPr>
        <w:t xml:space="preserve"> CT4</w:t>
      </w:r>
      <w:r>
        <w:rPr>
          <w:rFonts w:ascii="Arial" w:hAnsi="Arial" w:cs="Arial"/>
          <w:b/>
        </w:rPr>
        <w:t xml:space="preserve"> </w:t>
      </w:r>
    </w:p>
    <w:p w14:paraId="0FC7693A" w14:textId="77777777" w:rsidR="0072202D" w:rsidRPr="00496DE6" w:rsidRDefault="00F44771" w:rsidP="0072202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496DE6">
        <w:rPr>
          <w:rFonts w:ascii="Arial" w:hAnsi="Arial" w:cs="Arial"/>
          <w:b/>
        </w:rPr>
        <w:tab/>
      </w:r>
    </w:p>
    <w:p w14:paraId="10CA6A44" w14:textId="77777777" w:rsidR="0072202D" w:rsidRPr="00496DE6" w:rsidRDefault="0072202D" w:rsidP="0072202D">
      <w:pPr>
        <w:spacing w:after="120"/>
        <w:ind w:left="993" w:hanging="993"/>
      </w:pPr>
      <w:r w:rsidRPr="00496DE6">
        <w:t>SA3 asks GSMA CVD PoE and 3GPP CT4 to take this information into account.</w:t>
      </w:r>
    </w:p>
    <w:p w14:paraId="0A1D1835" w14:textId="1ED3849C" w:rsidR="00F44771" w:rsidRDefault="0072202D" w:rsidP="00F44771">
      <w:pPr>
        <w:spacing w:after="120"/>
        <w:ind w:left="993" w:hanging="993"/>
        <w:rPr>
          <w:rFonts w:ascii="Arial" w:hAnsi="Arial" w:cs="Arial"/>
        </w:rPr>
      </w:pPr>
      <w:r w:rsidRPr="00496DE6">
        <w:t>CT4 may consider necessary stage 3 updates.</w:t>
      </w:r>
    </w:p>
    <w:p w14:paraId="19365B9C" w14:textId="77777777" w:rsidR="00F44771" w:rsidRDefault="00F44771" w:rsidP="00F44771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565258B" w14:textId="77777777" w:rsidR="00F44771" w:rsidRPr="00EE31A4" w:rsidRDefault="00F44771" w:rsidP="00F44771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245E3657" w14:textId="77777777" w:rsidR="00F44771" w:rsidRPr="00974185" w:rsidRDefault="00F44771" w:rsidP="00F44771">
      <w:pPr>
        <w:rPr>
          <w:lang w:val="sv-SE"/>
        </w:rPr>
      </w:pPr>
      <w:r w:rsidRPr="00974185">
        <w:rPr>
          <w:lang w:val="sv-SE"/>
        </w:rPr>
        <w:t>SA3#116</w:t>
      </w:r>
      <w:r w:rsidRPr="00974185">
        <w:rPr>
          <w:lang w:val="sv-SE"/>
        </w:rPr>
        <w:tab/>
        <w:t>20 - 24 May 2024</w:t>
      </w:r>
      <w:r w:rsidRPr="00974185">
        <w:rPr>
          <w:lang w:val="sv-SE"/>
        </w:rPr>
        <w:tab/>
      </w:r>
      <w:r w:rsidRPr="00974185">
        <w:rPr>
          <w:lang w:val="sv-SE"/>
        </w:rPr>
        <w:tab/>
        <w:t>Jeju (South Korea)</w:t>
      </w:r>
    </w:p>
    <w:p w14:paraId="4D577036" w14:textId="77777777" w:rsidR="00F44771" w:rsidRPr="00074D3C" w:rsidRDefault="00F44771" w:rsidP="00F44771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2E78A1D5" w14:textId="77777777" w:rsidR="00F44771" w:rsidRPr="00074D3C" w:rsidRDefault="00F44771" w:rsidP="00F44771"/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24839" w14:textId="77777777" w:rsidR="0001125D" w:rsidRDefault="0001125D">
      <w:pPr>
        <w:spacing w:after="0"/>
      </w:pPr>
      <w:r>
        <w:separator/>
      </w:r>
    </w:p>
  </w:endnote>
  <w:endnote w:type="continuationSeparator" w:id="0">
    <w:p w14:paraId="62EEC282" w14:textId="77777777" w:rsidR="0001125D" w:rsidRDefault="0001125D">
      <w:pPr>
        <w:spacing w:after="0"/>
      </w:pPr>
      <w:r>
        <w:continuationSeparator/>
      </w:r>
    </w:p>
  </w:endnote>
  <w:endnote w:type="continuationNotice" w:id="1">
    <w:p w14:paraId="757275F2" w14:textId="77777777" w:rsidR="0001125D" w:rsidRDefault="000112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3977F" w14:textId="77777777" w:rsidR="0001125D" w:rsidRDefault="0001125D">
      <w:pPr>
        <w:spacing w:after="0"/>
      </w:pPr>
      <w:r>
        <w:separator/>
      </w:r>
    </w:p>
  </w:footnote>
  <w:footnote w:type="continuationSeparator" w:id="0">
    <w:p w14:paraId="28B4C31C" w14:textId="77777777" w:rsidR="0001125D" w:rsidRDefault="0001125D">
      <w:pPr>
        <w:spacing w:after="0"/>
      </w:pPr>
      <w:r>
        <w:continuationSeparator/>
      </w:r>
    </w:p>
  </w:footnote>
  <w:footnote w:type="continuationNotice" w:id="1">
    <w:p w14:paraId="59E8B571" w14:textId="77777777" w:rsidR="0001125D" w:rsidRDefault="0001125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523800"/>
    <w:multiLevelType w:val="hybridMultilevel"/>
    <w:tmpl w:val="A186FEC6"/>
    <w:lvl w:ilvl="0" w:tplc="2A1000A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4B911"/>
    <w:multiLevelType w:val="hybridMultilevel"/>
    <w:tmpl w:val="70DAD140"/>
    <w:lvl w:ilvl="0" w:tplc="3A8A08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FC80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D0EE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1AF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C8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AE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DCC6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87E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BA85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76BC7"/>
    <w:multiLevelType w:val="hybridMultilevel"/>
    <w:tmpl w:val="EACAE6B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3163FD5"/>
    <w:multiLevelType w:val="hybridMultilevel"/>
    <w:tmpl w:val="5C42ABBE"/>
    <w:lvl w:ilvl="0" w:tplc="FDF2E7F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8359440">
    <w:abstractNumId w:val="6"/>
  </w:num>
  <w:num w:numId="2" w16cid:durableId="693968289">
    <w:abstractNumId w:val="11"/>
  </w:num>
  <w:num w:numId="3" w16cid:durableId="1552228465">
    <w:abstractNumId w:val="10"/>
  </w:num>
  <w:num w:numId="4" w16cid:durableId="641010035">
    <w:abstractNumId w:val="8"/>
  </w:num>
  <w:num w:numId="5" w16cid:durableId="1449394317">
    <w:abstractNumId w:val="4"/>
  </w:num>
  <w:num w:numId="6" w16cid:durableId="1513374477">
    <w:abstractNumId w:val="2"/>
  </w:num>
  <w:num w:numId="7" w16cid:durableId="679114774">
    <w:abstractNumId w:val="1"/>
  </w:num>
  <w:num w:numId="8" w16cid:durableId="1823500690">
    <w:abstractNumId w:val="0"/>
  </w:num>
  <w:num w:numId="9" w16cid:durableId="978876899">
    <w:abstractNumId w:val="3"/>
  </w:num>
  <w:num w:numId="10" w16cid:durableId="1429695781">
    <w:abstractNumId w:val="9"/>
  </w:num>
  <w:num w:numId="11" w16cid:durableId="614868783">
    <w:abstractNumId w:val="5"/>
  </w:num>
  <w:num w:numId="12" w16cid:durableId="13418181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125D"/>
    <w:rsid w:val="00017F23"/>
    <w:rsid w:val="0004702E"/>
    <w:rsid w:val="00050624"/>
    <w:rsid w:val="000647FB"/>
    <w:rsid w:val="00074D3C"/>
    <w:rsid w:val="000B128D"/>
    <w:rsid w:val="000B21DF"/>
    <w:rsid w:val="000B5DA4"/>
    <w:rsid w:val="000E6116"/>
    <w:rsid w:val="000F6242"/>
    <w:rsid w:val="00103FF1"/>
    <w:rsid w:val="001077A5"/>
    <w:rsid w:val="0019486B"/>
    <w:rsid w:val="00196B59"/>
    <w:rsid w:val="001A14F2"/>
    <w:rsid w:val="001A3D3D"/>
    <w:rsid w:val="001A59BD"/>
    <w:rsid w:val="001B3A86"/>
    <w:rsid w:val="001B763F"/>
    <w:rsid w:val="001F1443"/>
    <w:rsid w:val="001F6149"/>
    <w:rsid w:val="00201328"/>
    <w:rsid w:val="00206C0E"/>
    <w:rsid w:val="00211412"/>
    <w:rsid w:val="00220060"/>
    <w:rsid w:val="00226381"/>
    <w:rsid w:val="00235C4F"/>
    <w:rsid w:val="002473B2"/>
    <w:rsid w:val="00273957"/>
    <w:rsid w:val="002739EF"/>
    <w:rsid w:val="002869FE"/>
    <w:rsid w:val="002948E7"/>
    <w:rsid w:val="002D437A"/>
    <w:rsid w:val="002E01C1"/>
    <w:rsid w:val="002E2851"/>
    <w:rsid w:val="002E5BCD"/>
    <w:rsid w:val="002F1940"/>
    <w:rsid w:val="002F69BF"/>
    <w:rsid w:val="00303504"/>
    <w:rsid w:val="00306347"/>
    <w:rsid w:val="00322204"/>
    <w:rsid w:val="003432BD"/>
    <w:rsid w:val="00343D20"/>
    <w:rsid w:val="003640FA"/>
    <w:rsid w:val="0037180D"/>
    <w:rsid w:val="00383545"/>
    <w:rsid w:val="003969E1"/>
    <w:rsid w:val="003B7BD1"/>
    <w:rsid w:val="003C06D2"/>
    <w:rsid w:val="003F5E20"/>
    <w:rsid w:val="00433500"/>
    <w:rsid w:val="00433F71"/>
    <w:rsid w:val="0043559E"/>
    <w:rsid w:val="00437676"/>
    <w:rsid w:val="00440D43"/>
    <w:rsid w:val="00441B3A"/>
    <w:rsid w:val="004530E3"/>
    <w:rsid w:val="00470858"/>
    <w:rsid w:val="00470DF6"/>
    <w:rsid w:val="00490D22"/>
    <w:rsid w:val="00496DE6"/>
    <w:rsid w:val="004B34F1"/>
    <w:rsid w:val="004E3939"/>
    <w:rsid w:val="004F1F83"/>
    <w:rsid w:val="004F2A87"/>
    <w:rsid w:val="004F4E14"/>
    <w:rsid w:val="00517957"/>
    <w:rsid w:val="005221D4"/>
    <w:rsid w:val="00526DDD"/>
    <w:rsid w:val="00582E24"/>
    <w:rsid w:val="005953BF"/>
    <w:rsid w:val="005A32EA"/>
    <w:rsid w:val="005B6433"/>
    <w:rsid w:val="005C3DFD"/>
    <w:rsid w:val="005D214B"/>
    <w:rsid w:val="005E0280"/>
    <w:rsid w:val="005E262F"/>
    <w:rsid w:val="006052AD"/>
    <w:rsid w:val="006944CB"/>
    <w:rsid w:val="006B26A7"/>
    <w:rsid w:val="006B76FF"/>
    <w:rsid w:val="006D0704"/>
    <w:rsid w:val="006F540E"/>
    <w:rsid w:val="0072202D"/>
    <w:rsid w:val="0073766B"/>
    <w:rsid w:val="0074571D"/>
    <w:rsid w:val="00750D6B"/>
    <w:rsid w:val="0078568C"/>
    <w:rsid w:val="007F14EA"/>
    <w:rsid w:val="007F4F92"/>
    <w:rsid w:val="008020B1"/>
    <w:rsid w:val="00826C86"/>
    <w:rsid w:val="008744F8"/>
    <w:rsid w:val="008758B0"/>
    <w:rsid w:val="008A3C36"/>
    <w:rsid w:val="008A3FA7"/>
    <w:rsid w:val="008A728A"/>
    <w:rsid w:val="008A7A08"/>
    <w:rsid w:val="008C31B7"/>
    <w:rsid w:val="008C77AE"/>
    <w:rsid w:val="008D772F"/>
    <w:rsid w:val="008F1397"/>
    <w:rsid w:val="0090418B"/>
    <w:rsid w:val="00914275"/>
    <w:rsid w:val="00914CD1"/>
    <w:rsid w:val="00914F19"/>
    <w:rsid w:val="00947317"/>
    <w:rsid w:val="009603F6"/>
    <w:rsid w:val="00965CA4"/>
    <w:rsid w:val="00966101"/>
    <w:rsid w:val="009963AC"/>
    <w:rsid w:val="0099764C"/>
    <w:rsid w:val="009A7B9F"/>
    <w:rsid w:val="009C01E1"/>
    <w:rsid w:val="009E0B14"/>
    <w:rsid w:val="00A101E1"/>
    <w:rsid w:val="00A11991"/>
    <w:rsid w:val="00A353DF"/>
    <w:rsid w:val="00A36E07"/>
    <w:rsid w:val="00A455B0"/>
    <w:rsid w:val="00A57D88"/>
    <w:rsid w:val="00A637E9"/>
    <w:rsid w:val="00A70448"/>
    <w:rsid w:val="00AA4FF3"/>
    <w:rsid w:val="00AE1B3E"/>
    <w:rsid w:val="00AE7980"/>
    <w:rsid w:val="00B04229"/>
    <w:rsid w:val="00B068ED"/>
    <w:rsid w:val="00B35644"/>
    <w:rsid w:val="00B7121F"/>
    <w:rsid w:val="00B97703"/>
    <w:rsid w:val="00BA3D66"/>
    <w:rsid w:val="00BB2C46"/>
    <w:rsid w:val="00BD0784"/>
    <w:rsid w:val="00C04BFC"/>
    <w:rsid w:val="00C12A99"/>
    <w:rsid w:val="00C17229"/>
    <w:rsid w:val="00C302CF"/>
    <w:rsid w:val="00C36500"/>
    <w:rsid w:val="00C5619D"/>
    <w:rsid w:val="00C73A32"/>
    <w:rsid w:val="00C80CFB"/>
    <w:rsid w:val="00CB2B16"/>
    <w:rsid w:val="00CD1F9B"/>
    <w:rsid w:val="00CE05CD"/>
    <w:rsid w:val="00CF6087"/>
    <w:rsid w:val="00D05CC6"/>
    <w:rsid w:val="00D14BB6"/>
    <w:rsid w:val="00D177A6"/>
    <w:rsid w:val="00D33624"/>
    <w:rsid w:val="00D40503"/>
    <w:rsid w:val="00D66A16"/>
    <w:rsid w:val="00D72F4A"/>
    <w:rsid w:val="00D83C89"/>
    <w:rsid w:val="00DB3006"/>
    <w:rsid w:val="00DB652A"/>
    <w:rsid w:val="00DF0CB8"/>
    <w:rsid w:val="00E003DF"/>
    <w:rsid w:val="00E07ECB"/>
    <w:rsid w:val="00E2241D"/>
    <w:rsid w:val="00E43DC4"/>
    <w:rsid w:val="00E472A4"/>
    <w:rsid w:val="00E75134"/>
    <w:rsid w:val="00E90687"/>
    <w:rsid w:val="00E95D7C"/>
    <w:rsid w:val="00EC23B2"/>
    <w:rsid w:val="00EC6262"/>
    <w:rsid w:val="00F00422"/>
    <w:rsid w:val="00F00693"/>
    <w:rsid w:val="00F11784"/>
    <w:rsid w:val="00F25496"/>
    <w:rsid w:val="00F31D4F"/>
    <w:rsid w:val="00F44771"/>
    <w:rsid w:val="00F667CF"/>
    <w:rsid w:val="00F76592"/>
    <w:rsid w:val="00F803BE"/>
    <w:rsid w:val="00F807C3"/>
    <w:rsid w:val="00F83A5A"/>
    <w:rsid w:val="00F84FE7"/>
    <w:rsid w:val="00FB2E7B"/>
    <w:rsid w:val="00FB4D5A"/>
    <w:rsid w:val="00FD00F5"/>
    <w:rsid w:val="00FE36B3"/>
    <w:rsid w:val="03F57CA1"/>
    <w:rsid w:val="04A1B365"/>
    <w:rsid w:val="079452FD"/>
    <w:rsid w:val="0930235E"/>
    <w:rsid w:val="113B3543"/>
    <w:rsid w:val="155027C1"/>
    <w:rsid w:val="163B65F9"/>
    <w:rsid w:val="16D4141F"/>
    <w:rsid w:val="17822B3C"/>
    <w:rsid w:val="1ABDD161"/>
    <w:rsid w:val="1DE8C1A0"/>
    <w:rsid w:val="2114F045"/>
    <w:rsid w:val="2AF4DB3E"/>
    <w:rsid w:val="2FBA719F"/>
    <w:rsid w:val="3024FD0B"/>
    <w:rsid w:val="319A09FF"/>
    <w:rsid w:val="371AF37B"/>
    <w:rsid w:val="382FB8A3"/>
    <w:rsid w:val="39AB4012"/>
    <w:rsid w:val="3D738F3D"/>
    <w:rsid w:val="3F68C3B0"/>
    <w:rsid w:val="40BBF19E"/>
    <w:rsid w:val="41B5236E"/>
    <w:rsid w:val="41C27DAC"/>
    <w:rsid w:val="4409EA9F"/>
    <w:rsid w:val="471A7183"/>
    <w:rsid w:val="4A7D4BEA"/>
    <w:rsid w:val="4AE8E4DC"/>
    <w:rsid w:val="556D44C5"/>
    <w:rsid w:val="580B2FE3"/>
    <w:rsid w:val="5E44F068"/>
    <w:rsid w:val="63C85C7F"/>
    <w:rsid w:val="68294133"/>
    <w:rsid w:val="69C51194"/>
    <w:rsid w:val="6CC3D64C"/>
    <w:rsid w:val="7DB12D40"/>
    <w:rsid w:val="7E957E24"/>
    <w:rsid w:val="7FFF8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B76FF"/>
  </w:style>
  <w:style w:type="character" w:styleId="Mention">
    <w:name w:val="Mention"/>
    <w:basedOn w:val="DefaultParagraphFont"/>
    <w:uiPriority w:val="99"/>
    <w:unhideWhenUsed/>
    <w:rsid w:val="00206C0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2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ADQ376F6HWTR-1074192144-6759</_dlc_DocId>
    <_dlc_DocIdUrl xmlns="4397fad0-70af-449d-b129-6cf6df26877a">
      <Url>https://ericsson.sharepoint.com/sites/SRT/3GPP/_layouts/15/DocIdRedir.aspx?ID=ADQ376F6HWTR-1074192144-6759</Url>
      <Description>ADQ376F6HWTR-1074192144-6759</Description>
    </_dlc_DocIdUrl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77A488E-BBD1-4996-B647-26B6563A6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CFB627-6178-4A7D-828E-6EAD865DFE3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DE55CB-475B-4C13-94EA-5FFEED7CB8C3}">
  <ds:schemaRefs>
    <ds:schemaRef ds:uri="http://schemas.microsoft.com/office/2006/documentManagement/types"/>
    <ds:schemaRef ds:uri="http://purl.org/dc/terms/"/>
    <ds:schemaRef ds:uri="8ce21422-bdb2-475f-ab65-4309c7957112"/>
    <ds:schemaRef ds:uri="http://purl.org/dc/elements/1.1/"/>
    <ds:schemaRef ds:uri="4397fad0-70af-449d-b129-6cf6df26877a"/>
    <ds:schemaRef ds:uri="http://schemas.microsoft.com/office/infopath/2007/PartnerControls"/>
    <ds:schemaRef ds:uri="d8762117-8292-4133-b1c7-eab5c6487cfd"/>
    <ds:schemaRef ds:uri="http://www.w3.org/XML/1998/namespace"/>
    <ds:schemaRef ds:uri="http://schemas.openxmlformats.org/package/2006/metadata/core-properties"/>
    <ds:schemaRef ds:uri="637d6a7f-fde3-4f71-974f-6686b756cdaa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75B0B88-036B-4C20-BC54-2E0471E00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4403E9-E443-4D3E-9798-684F0DC7A18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197</Words>
  <Characters>1042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1237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Mohsin_3</cp:lastModifiedBy>
  <cp:revision>40</cp:revision>
  <cp:lastPrinted>2002-04-23T07:10:00Z</cp:lastPrinted>
  <dcterms:created xsi:type="dcterms:W3CDTF">2024-01-19T07:46:00Z</dcterms:created>
  <dcterms:modified xsi:type="dcterms:W3CDTF">2024-02-19T13:32:00Z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4d7b779e-caf1-4ee3-ad7c-fe3a83db52c1</vt:lpwstr>
  </property>
  <property fmtid="{D5CDD505-2E9C-101B-9397-08002B2CF9AE}" pid="4" name="MediaServiceImageTag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